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B3C97" w14:textId="155F77A2" w:rsidR="007F6E71" w:rsidRDefault="007F6E71" w:rsidP="007F6E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BASSET</w:t>
      </w:r>
      <w:r>
        <w:rPr>
          <w:rFonts w:ascii="Times New Roman" w:hAnsi="Times New Roman" w:cs="Times New Roman"/>
          <w:sz w:val="24"/>
          <w:szCs w:val="24"/>
        </w:rPr>
        <w:t xml:space="preserve">      (fl</w:t>
      </w:r>
      <w:r w:rsidR="00A22D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1413)</w:t>
      </w:r>
    </w:p>
    <w:p w14:paraId="0880280D" w14:textId="77777777" w:rsidR="007F6E71" w:rsidRDefault="007F6E71" w:rsidP="007F6E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Herefordshire.</w:t>
      </w:r>
    </w:p>
    <w:p w14:paraId="378D413B" w14:textId="77777777" w:rsidR="007F6E71" w:rsidRDefault="007F6E71" w:rsidP="007F6E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0C4B5A" w14:textId="77777777" w:rsidR="007F6E71" w:rsidRDefault="007F6E71" w:rsidP="007F6E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B38A26" w14:textId="77777777" w:rsidR="007F6E71" w:rsidRDefault="007F6E71" w:rsidP="007F6E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1413</w:t>
      </w:r>
      <w:r>
        <w:rPr>
          <w:rFonts w:ascii="Times New Roman" w:hAnsi="Times New Roman" w:cs="Times New Roman"/>
          <w:sz w:val="24"/>
          <w:szCs w:val="24"/>
        </w:rPr>
        <w:tab/>
        <w:t>Henry Rede of London, armourer(q.v.), brought a plaint of debt against him,</w:t>
      </w:r>
    </w:p>
    <w:p w14:paraId="75C78E19" w14:textId="77777777" w:rsidR="007F6E71" w:rsidRDefault="007F6E71" w:rsidP="007F6E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Matthew Clifford of Gloucestershire(q.v.), Geoffrey Odyham of London,</w:t>
      </w:r>
    </w:p>
    <w:p w14:paraId="03A33B10" w14:textId="77777777" w:rsidR="007F6E71" w:rsidRDefault="007F6E71" w:rsidP="007F6E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tailor(q.v.), and John Haute of Winton, furbour(q.v.).</w:t>
      </w:r>
    </w:p>
    <w:p w14:paraId="281D9088" w14:textId="77777777" w:rsidR="007F6E71" w:rsidRDefault="007F6E71" w:rsidP="007F6E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30B7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https://waalt.uh.edu/index.php/CP40/609:_K-Z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13E8255" w14:textId="77777777" w:rsidR="007F6E71" w:rsidRDefault="007F6E71" w:rsidP="007F6E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1AB0F3" w14:textId="77777777" w:rsidR="007F6E71" w:rsidRDefault="007F6E71" w:rsidP="007F6E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032B59" w14:textId="77777777" w:rsidR="007F6E71" w:rsidRDefault="007F6E71" w:rsidP="007F6E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2022</w:t>
      </w:r>
    </w:p>
    <w:p w14:paraId="65915B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C88C9" w14:textId="77777777" w:rsidR="007F6E71" w:rsidRDefault="007F6E71" w:rsidP="009139A6">
      <w:r>
        <w:separator/>
      </w:r>
    </w:p>
  </w:endnote>
  <w:endnote w:type="continuationSeparator" w:id="0">
    <w:p w14:paraId="7F4D38C3" w14:textId="77777777" w:rsidR="007F6E71" w:rsidRDefault="007F6E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7B2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5A4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CF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053A9" w14:textId="77777777" w:rsidR="007F6E71" w:rsidRDefault="007F6E71" w:rsidP="009139A6">
      <w:r>
        <w:separator/>
      </w:r>
    </w:p>
  </w:footnote>
  <w:footnote w:type="continuationSeparator" w:id="0">
    <w:p w14:paraId="051DE162" w14:textId="77777777" w:rsidR="007F6E71" w:rsidRDefault="007F6E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6CE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D5D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E7A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E71"/>
    <w:rsid w:val="000666E0"/>
    <w:rsid w:val="002510B7"/>
    <w:rsid w:val="005C130B"/>
    <w:rsid w:val="007F6E71"/>
    <w:rsid w:val="00826F5C"/>
    <w:rsid w:val="009139A6"/>
    <w:rsid w:val="009448BB"/>
    <w:rsid w:val="00A22DCE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C003B"/>
  <w15:chartTrackingRefBased/>
  <w15:docId w15:val="{918422BF-C9F1-445D-8343-228A53ECE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6E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2022-05-10T20:04:00Z</dcterms:created>
  <dcterms:modified xsi:type="dcterms:W3CDTF">2022-05-10T20:04:00Z</dcterms:modified>
</cp:coreProperties>
</file>